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Lewisham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Lewisham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Lewisham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Lewisham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Lewisham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Lewisham North are estimated to have a score of 1-2 on the PGSI (low-risk gambling), whilst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76.7% </w:t>
      </w:r>
      <w:r w:rsidRPr="004747BF">
        <w:rPr>
          <w:rFonts w:ascii="Libre Franklin Light" w:eastAsia="Times New Roman" w:hAnsi="Libre Franklin Light" w:cs="Calibri Light"/>
        </w:rPr>
        <w:t xml:space="preserve">of those respondents classified as PGSI 8+ in Lewisham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Lewisham North is estimated to be </w:t>
      </w:r>
      <w:r w:rsidRPr="00773DF7">
        <w:rPr>
          <w:rFonts w:ascii="Libre Franklin Light" w:eastAsia="Times New Roman" w:hAnsi="Libre Franklin Light" w:cs="Calibri Light"/>
          <w:b/>
          <w:bCs/>
          <w:color w:val="C45911" w:themeColor="accent2" w:themeShade="BF"/>
        </w:rPr>
        <w:t xml:space="preserve">£5,747,741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Lewisham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Lewisham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Lewisham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Lewisham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wisham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Lewisham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wisham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Lewisham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Lewisham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wisham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Lewisham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Lewisham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Lewisham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Lewisham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Lewisham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Lewisham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£5,747,741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Lewisham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£93,621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£1,936,141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£138,698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£39,009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£71,516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£3,468,756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£5,747,741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Lewisham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Lewisham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33.9%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Lewisham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71.8%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Lewisham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33.9%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Lewisham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Lewisham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Lewisham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Lewisham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Lewisham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09E268-4CD6-4D71-8456-70927E4DA02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